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4C" w:rsidRDefault="00C5164C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小学健康教育试讲范围</w:t>
      </w:r>
    </w:p>
    <w:p w:rsidR="00C5164C" w:rsidRDefault="00C5164C">
      <w:pPr>
        <w:spacing w:line="60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（适合报考苏家屯区小学健康教育教师职位使用）</w:t>
      </w:r>
    </w:p>
    <w:p w:rsidR="00C5164C" w:rsidRDefault="00C5164C">
      <w:pPr>
        <w:spacing w:line="600" w:lineRule="auto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>
        <w:rPr>
          <w:rFonts w:hint="eastAsia"/>
          <w:b/>
          <w:color w:val="000000"/>
          <w:sz w:val="28"/>
          <w:szCs w:val="28"/>
        </w:rPr>
        <w:t>辽宁师范大学出版社</w:t>
      </w:r>
      <w:bookmarkStart w:id="0" w:name="_GoBack"/>
      <w:bookmarkEnd w:id="0"/>
      <w:r>
        <w:rPr>
          <w:rFonts w:hint="eastAsia"/>
          <w:b/>
          <w:color w:val="000000"/>
          <w:sz w:val="28"/>
          <w:szCs w:val="28"/>
        </w:rPr>
        <w:t>出版时间：</w:t>
      </w:r>
      <w:r>
        <w:rPr>
          <w:b/>
          <w:color w:val="000000"/>
          <w:sz w:val="28"/>
          <w:szCs w:val="28"/>
        </w:rPr>
        <w:t>2018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版；印刷时间：</w:t>
      </w:r>
      <w:r>
        <w:rPr>
          <w:b/>
          <w:color w:val="000000"/>
          <w:sz w:val="28"/>
          <w:szCs w:val="28"/>
        </w:rPr>
        <w:t>2018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12</w:t>
      </w:r>
      <w:r>
        <w:rPr>
          <w:rFonts w:hint="eastAsia"/>
          <w:b/>
          <w:color w:val="000000"/>
          <w:sz w:val="28"/>
          <w:szCs w:val="28"/>
        </w:rPr>
        <w:t>月第二次印刷</w:t>
      </w:r>
    </w:p>
    <w:p w:rsidR="00C5164C" w:rsidRDefault="00C5164C">
      <w:pPr>
        <w:spacing w:line="600" w:lineRule="auto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教材名称：人与自我五年级下册</w:t>
      </w:r>
    </w:p>
    <w:p w:rsidR="00C5164C" w:rsidRDefault="00C5164C">
      <w:pPr>
        <w:spacing w:line="600" w:lineRule="auto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C5164C" w:rsidRDefault="00C5164C" w:rsidP="00C216D6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ascii="宋体" w:hAnsi="宋体" w:hint="eastAsia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第一课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《亲子天平》</w:t>
      </w:r>
    </w:p>
    <w:p w:rsidR="00C5164C" w:rsidRDefault="00C5164C" w:rsidP="00C216D6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ascii="宋体" w:hAnsi="宋体" w:hint="eastAsia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《远离嫉妒》</w:t>
      </w:r>
    </w:p>
    <w:p w:rsidR="00C5164C" w:rsidRDefault="00C5164C" w:rsidP="00C216D6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ascii="宋体" w:hAnsi="宋体" w:hint="eastAsia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《众心齐泰山移》</w:t>
      </w:r>
    </w:p>
    <w:p w:rsidR="00C5164C" w:rsidRDefault="00C5164C" w:rsidP="00C216D6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4.</w:t>
      </w:r>
      <w:r>
        <w:rPr>
          <w:rFonts w:ascii="宋体" w:hAnsi="宋体" w:hint="eastAsia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第四课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《我不偏科》</w:t>
      </w:r>
    </w:p>
    <w:p w:rsidR="00C5164C" w:rsidRDefault="00C5164C" w:rsidP="00C216D6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5.</w:t>
      </w:r>
      <w:r>
        <w:rPr>
          <w:rFonts w:ascii="宋体" w:hAnsi="宋体" w:hint="eastAsia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第五课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《丰富多彩的网络世界》</w:t>
      </w:r>
    </w:p>
    <w:p w:rsidR="00C5164C" w:rsidRDefault="00C5164C" w:rsidP="00C216D6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6.</w:t>
      </w:r>
      <w:r>
        <w:rPr>
          <w:rFonts w:ascii="宋体" w:hAnsi="宋体" w:hint="eastAsia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第六课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《炎炎夏日防中暑》</w:t>
      </w:r>
    </w:p>
    <w:p w:rsidR="00C5164C" w:rsidRDefault="00C5164C" w:rsidP="00C216D6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7.</w:t>
      </w:r>
      <w:r>
        <w:rPr>
          <w:rFonts w:ascii="宋体" w:hAnsi="宋体" w:hint="eastAsia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第七课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《生命在于运动》</w:t>
      </w:r>
    </w:p>
    <w:p w:rsidR="00C5164C" w:rsidRDefault="00C5164C" w:rsidP="00C216D6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8.</w:t>
      </w:r>
      <w:r>
        <w:rPr>
          <w:rFonts w:ascii="宋体" w:hAnsi="宋体" w:hint="eastAsia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第八课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《碘盐与健康》</w:t>
      </w:r>
    </w:p>
    <w:p w:rsidR="00C5164C" w:rsidRDefault="00C5164C" w:rsidP="00C216D6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9.</w:t>
      </w:r>
      <w:r>
        <w:rPr>
          <w:rFonts w:ascii="宋体" w:hAnsi="宋体" w:hint="eastAsia"/>
          <w:sz w:val="32"/>
          <w:szCs w:val="32"/>
        </w:rPr>
        <w:t>第四单元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第九课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《消防标志要记牢》</w:t>
      </w:r>
    </w:p>
    <w:p w:rsidR="00C5164C" w:rsidRDefault="00C5164C" w:rsidP="006C68B3">
      <w:pPr>
        <w:spacing w:line="600" w:lineRule="auto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10.</w:t>
      </w:r>
      <w:r>
        <w:rPr>
          <w:rFonts w:ascii="宋体" w:hAnsi="宋体" w:hint="eastAsia"/>
          <w:sz w:val="32"/>
          <w:szCs w:val="32"/>
        </w:rPr>
        <w:t>第四单元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第十课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《交通和规则须谨记》</w:t>
      </w:r>
    </w:p>
    <w:sectPr w:rsidR="00C5164C" w:rsidSect="0089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D5D"/>
    <w:rsid w:val="00055D5D"/>
    <w:rsid w:val="002D46D8"/>
    <w:rsid w:val="00303E1F"/>
    <w:rsid w:val="006C68B3"/>
    <w:rsid w:val="007701CD"/>
    <w:rsid w:val="00895CFC"/>
    <w:rsid w:val="009869F3"/>
    <w:rsid w:val="00B56356"/>
    <w:rsid w:val="00C216D6"/>
    <w:rsid w:val="00C25CA8"/>
    <w:rsid w:val="00C5164C"/>
    <w:rsid w:val="00D53F4B"/>
    <w:rsid w:val="27AF202B"/>
    <w:rsid w:val="2DD61492"/>
    <w:rsid w:val="7CD9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CFC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45</Words>
  <Characters>259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微软用户</cp:lastModifiedBy>
  <cp:revision>8</cp:revision>
  <dcterms:created xsi:type="dcterms:W3CDTF">2021-08-08T05:36:00Z</dcterms:created>
  <dcterms:modified xsi:type="dcterms:W3CDTF">2004-12-31T17:40:00Z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